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00318" w14:textId="3C4968A3" w:rsidR="00BA4D52" w:rsidRDefault="00713EC9" w:rsidP="003E4807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</w:t>
      </w:r>
    </w:p>
    <w:p w14:paraId="1005C379" w14:textId="77777777" w:rsidR="009044A0" w:rsidRPr="00713EC9" w:rsidRDefault="009044A0" w:rsidP="009044A0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Pr="00713EC9">
        <w:rPr>
          <w:b/>
          <w:sz w:val="32"/>
          <w:lang w:val="bg-BG"/>
        </w:rPr>
        <w:t>З А П О В Е Д</w:t>
      </w:r>
    </w:p>
    <w:p w14:paraId="4828B234" w14:textId="46A9FBFB" w:rsidR="009044A0" w:rsidRPr="00CE78CA" w:rsidRDefault="00530A5F" w:rsidP="009044A0">
      <w:pPr>
        <w:ind w:left="3600"/>
        <w:rPr>
          <w:lang w:val="bg-BG"/>
        </w:rPr>
      </w:pPr>
      <w:r>
        <w:rPr>
          <w:lang w:val="bg-BG"/>
        </w:rPr>
        <w:t xml:space="preserve">        №  ПО-09-3697-2</w:t>
      </w:r>
    </w:p>
    <w:p w14:paraId="5C494609" w14:textId="6F46D855" w:rsidR="009044A0" w:rsidRDefault="00530A5F" w:rsidP="009044A0">
      <w:pPr>
        <w:ind w:left="2880" w:firstLine="720"/>
        <w:rPr>
          <w:lang w:val="bg-BG"/>
        </w:rPr>
      </w:pPr>
      <w:r>
        <w:rPr>
          <w:lang w:val="bg-BG"/>
        </w:rPr>
        <w:t xml:space="preserve">       София,  15.12.</w:t>
      </w:r>
      <w:r w:rsidR="009044A0" w:rsidRPr="00CE78CA">
        <w:rPr>
          <w:lang w:val="bg-BG"/>
        </w:rPr>
        <w:t>20</w:t>
      </w:r>
      <w:r w:rsidR="009044A0">
        <w:rPr>
          <w:lang w:val="bg-BG"/>
        </w:rPr>
        <w:t>21</w:t>
      </w:r>
      <w:r w:rsidR="009044A0" w:rsidRPr="00CE78CA">
        <w:rPr>
          <w:lang w:val="bg-BG"/>
        </w:rPr>
        <w:t xml:space="preserve">г.  </w:t>
      </w:r>
    </w:p>
    <w:p w14:paraId="2B3FF13D" w14:textId="0583AAF1" w:rsidR="007B757F" w:rsidRDefault="007B757F" w:rsidP="00D57A2F">
      <w:pPr>
        <w:jc w:val="center"/>
        <w:rPr>
          <w:b/>
          <w:lang w:val="bg-BG"/>
        </w:rPr>
      </w:pPr>
    </w:p>
    <w:p w14:paraId="4F16806F" w14:textId="77777777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2D4A02E9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0B5E5D4B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4044DDD5" w14:textId="41CD3948" w:rsidR="004B4989" w:rsidRDefault="00D57A2F" w:rsidP="004B4989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C51C0B">
        <w:rPr>
          <w:lang w:val="bg-BG"/>
        </w:rPr>
        <w:t>ЛИТАКОВО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>
        <w:rPr>
          <w:lang w:val="bg-BG"/>
        </w:rPr>
        <w:t>Софи</w:t>
      </w:r>
      <w:r w:rsidR="009044A0">
        <w:rPr>
          <w:lang w:val="bg-BG"/>
        </w:rPr>
        <w:t>йска</w:t>
      </w:r>
      <w:r w:rsidR="00340931" w:rsidRPr="00340931">
        <w:rPr>
          <w:lang w:val="bg-BG"/>
        </w:rPr>
        <w:t xml:space="preserve"> </w:t>
      </w:r>
      <w:r w:rsidR="00340931">
        <w:rPr>
          <w:lang w:val="bg-BG"/>
        </w:rPr>
        <w:t>о</w:t>
      </w:r>
      <w:r w:rsidR="00340931" w:rsidRPr="00B16FBD">
        <w:rPr>
          <w:lang w:val="bg-BG"/>
        </w:rPr>
        <w:t>бласт</w:t>
      </w:r>
      <w:r w:rsidRPr="00B16FBD">
        <w:rPr>
          <w:lang w:val="bg-BG"/>
        </w:rPr>
        <w:t xml:space="preserve">, сключено между лицата по чл. 37ж, ал. 1 от </w:t>
      </w:r>
      <w:r w:rsidR="004B4989">
        <w:rPr>
          <w:lang w:val="bg-BG"/>
        </w:rPr>
        <w:t>ЗСПЗЗ за календарната 2022 година.</w:t>
      </w:r>
    </w:p>
    <w:p w14:paraId="7D122AAB" w14:textId="2CFEFA37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DF7117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3CFBCA32" w14:textId="5684203B" w:rsidR="008324AB" w:rsidRDefault="008324AB" w:rsidP="00E52E11">
      <w:pPr>
        <w:jc w:val="both"/>
        <w:rPr>
          <w:lang w:val="ru-RU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709"/>
        <w:gridCol w:w="992"/>
        <w:gridCol w:w="851"/>
        <w:gridCol w:w="850"/>
        <w:gridCol w:w="851"/>
        <w:gridCol w:w="1134"/>
      </w:tblGrid>
      <w:tr w:rsidR="00BA4D52" w:rsidRPr="000F71BB" w14:paraId="193734F8" w14:textId="77777777" w:rsidTr="00BA4D52">
        <w:trPr>
          <w:cantSplit/>
          <w:trHeight w:val="227"/>
        </w:trPr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43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64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17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24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BA4D52" w:rsidRPr="000F71BB" w14:paraId="1FE88E52" w14:textId="77777777" w:rsidTr="00BA4D52">
        <w:trPr>
          <w:cantSplit/>
          <w:trHeight w:val="227"/>
        </w:trPr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C2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CD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F0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D6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5E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30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40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BA4D52" w:rsidRPr="000F71BB" w14:paraId="021BE17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AA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A1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31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0A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DA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FD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99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BA4D52" w:rsidRPr="000F71BB" w14:paraId="6907099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3F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4D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14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99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D1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13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BD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AD05A1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77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9E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3F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25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61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61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1E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46F5E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C9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71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11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DC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A2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CE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50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</w:tr>
      <w:tr w:rsidR="00BA4D52" w:rsidRPr="000F71BB" w14:paraId="069859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88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A7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9A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86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C4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5D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A2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</w:tr>
      <w:tr w:rsidR="00BA4D52" w:rsidRPr="000F71BB" w14:paraId="338BCC7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80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46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8A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AC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62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7C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6C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9073E8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B6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40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61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86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D6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0A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83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FFBAC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A6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13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57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86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4F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CD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C0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00D0E3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E0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D57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12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A3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EE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E7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4B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</w:tr>
      <w:tr w:rsidR="00BA4D52" w:rsidRPr="000F71BB" w14:paraId="6C8C67C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1B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A9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F3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77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8C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E7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3B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</w:tr>
      <w:tr w:rsidR="00BA4D52" w:rsidRPr="000F71BB" w14:paraId="550D27B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F9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17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A8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34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3D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5B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8B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BA4D52" w:rsidRPr="000F71BB" w14:paraId="3E8100F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15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AD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AF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8D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1E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FA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22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</w:tr>
      <w:tr w:rsidR="00BA4D52" w:rsidRPr="000F71BB" w14:paraId="0996342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24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7B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F9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89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9A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76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21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</w:tr>
      <w:tr w:rsidR="00BA4D52" w:rsidRPr="000F71BB" w14:paraId="0175CED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AA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F8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F8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31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A6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D8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C9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2ABF5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D6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A4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DE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76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3A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36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DE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</w:tr>
      <w:tr w:rsidR="00BA4D52" w:rsidRPr="000F71BB" w14:paraId="3EA77E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92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72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35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68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39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FE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CF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F7784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9B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F7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BF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E8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18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6C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91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</w:tr>
      <w:tr w:rsidR="00BA4D52" w:rsidRPr="000F71BB" w14:paraId="09D2715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D1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CF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24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6F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6B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62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78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0A3283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4E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AD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B4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88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AA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CC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B6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</w:tr>
      <w:tr w:rsidR="00BA4D52" w:rsidRPr="000F71BB" w14:paraId="25A5DE1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32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C9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D2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03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31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3B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11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CDF4D2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BD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7A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A5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9D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3E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78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F2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914D1A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3E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78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E1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27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44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6C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3D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6A3FD6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D2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B7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8C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07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B8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1A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33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</w:tr>
      <w:tr w:rsidR="00BA4D52" w:rsidRPr="000F71BB" w14:paraId="55DA67B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AA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B0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CB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FB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79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E7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C8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</w:tr>
      <w:tr w:rsidR="00BA4D52" w:rsidRPr="000F71BB" w14:paraId="5D4F903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BD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BA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0F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C7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A8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AC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61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A99BA2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11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D0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BF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FD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8B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78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A9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80FAB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71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A9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4E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1F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CE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55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7A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BA4D52" w:rsidRPr="000F71BB" w14:paraId="69F70C0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AF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2A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56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CD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08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AE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4C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BA4D52" w:rsidRPr="000F71BB" w14:paraId="0F4E639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D3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01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2A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5F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4B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50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59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BA4D52" w:rsidRPr="000F71BB" w14:paraId="5196573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61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6E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36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CC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7E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37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B0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</w:tr>
      <w:tr w:rsidR="00BA4D52" w:rsidRPr="000F71BB" w14:paraId="022D339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48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12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8A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8D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C9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F4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D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  <w:tr w:rsidR="00BA4D52" w:rsidRPr="000F71BB" w14:paraId="4A09B6A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C5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E2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B7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1A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CA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E0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B1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4F719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26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ED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4E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81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42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3A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ED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CBE6AF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FB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60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E4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92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A5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88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AA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7952F6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35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63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F5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BD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B8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2C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CE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FB974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EF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DD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75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71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45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4E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C9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</w:tr>
      <w:tr w:rsidR="00BA4D52" w:rsidRPr="000F71BB" w14:paraId="6A42F8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15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8B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7F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88E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26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DD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97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8F1000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04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20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34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DE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FE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51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2E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</w:tr>
      <w:tr w:rsidR="00BA4D52" w:rsidRPr="000F71BB" w14:paraId="3DF473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74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3A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A0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DB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7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C9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43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</w:tr>
      <w:tr w:rsidR="00BA4D52" w:rsidRPr="000F71BB" w14:paraId="01FA8D8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FF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3C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D2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0B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B2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69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CC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</w:tr>
      <w:tr w:rsidR="00BA4D52" w:rsidRPr="000F71BB" w14:paraId="1B5E26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2F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3D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A3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AA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98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25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81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CDA31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00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4E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26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4E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D2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4D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F6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</w:tr>
      <w:tr w:rsidR="00BA4D52" w:rsidRPr="000F71BB" w14:paraId="3D7CE4C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53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71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02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19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66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70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EC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2ED5E6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2E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DD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21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F3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5C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38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27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FBE65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7C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51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7F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AC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F7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BB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61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22895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69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81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6C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2E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A9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90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AC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BA4D52" w:rsidRPr="000F71BB" w14:paraId="16CBDA6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89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44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8A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46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3C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68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A2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D3D80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35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9D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B7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96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BA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79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6D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7559AF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67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BF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F3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72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5C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68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0C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</w:tr>
      <w:tr w:rsidR="00BA4D52" w:rsidRPr="000F71BB" w14:paraId="2B4C2DE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43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B6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B6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AF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32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70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8D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C484B8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55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49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03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91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5A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FA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0C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BA4D52" w:rsidRPr="000F71BB" w14:paraId="39AA433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6D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D0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F2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B9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CB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88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DE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B2CE92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82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D8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83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74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D0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E5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92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AB8E92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C3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18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10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FE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F9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D9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B7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F1ABE7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B3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99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98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D0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71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DE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7E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CE8F64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EE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BB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49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EB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CF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7B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FD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D111B9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97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63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57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51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33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50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2C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737974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FA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CC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33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45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02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63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B7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65F148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F1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A2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FE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C0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D4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72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9B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</w:tr>
      <w:tr w:rsidR="00BA4D52" w:rsidRPr="000F71BB" w14:paraId="650844E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B9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3B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51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97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2E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01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18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A59B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04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46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63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7C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40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FC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D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D7062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59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34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B9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E9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71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7C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BA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019B35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48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8A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84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E6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BE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22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DF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E337BE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90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AA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D1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71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B4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24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A3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36C4A1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48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78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84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8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E6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64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96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D5A08D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1D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5C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C1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11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39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29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F9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</w:tr>
      <w:tr w:rsidR="00BA4D52" w:rsidRPr="000F71BB" w14:paraId="22D58CA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CC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D9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D8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33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E3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68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74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8287A8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84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FA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7B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A1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B1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08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4B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BAD235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44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59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52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00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14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36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2D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7A3AE0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22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6D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CB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80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67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52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D6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</w:tr>
      <w:tr w:rsidR="00BA4D52" w:rsidRPr="000F71BB" w14:paraId="76D447B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89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F0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70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80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D1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BB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4E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5120A9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54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0D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DB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CD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14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7C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17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10C1E86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C3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44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71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29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6C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3C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D7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1E78C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E2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CF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8E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A9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21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5C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40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985F4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06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83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30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6A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2F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56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A5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</w:tr>
      <w:tr w:rsidR="00BA4D52" w:rsidRPr="000F71BB" w14:paraId="5084FE8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BB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6A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E2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9B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C7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51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7C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79A9D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7A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F1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76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5B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7A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07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29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47E1E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E5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4F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4D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6F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16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DF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90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FE7B8E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50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32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DA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19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150.507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73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3C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47.357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8F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284.14</w:t>
            </w:r>
          </w:p>
        </w:tc>
      </w:tr>
      <w:tr w:rsidR="00BA4D52" w:rsidRPr="000F71BB" w14:paraId="1B4CF4C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34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C6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0E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79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032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ED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7C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024893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6D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0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14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76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B2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C6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A6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59DE2E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2F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E0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4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87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64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67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D4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BA4D52" w:rsidRPr="000F71BB" w14:paraId="0ED652F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FE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86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11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21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8F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2F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5F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65F013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42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2B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91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30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53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CA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75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BA4D52" w:rsidRPr="000F71BB" w14:paraId="59AD27B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6B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44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FF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EF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8E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1D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5D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8C4C06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8C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9F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04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11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76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16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61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4F962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DB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89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3A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DE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3C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92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B1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953CE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39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F7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83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41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B7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7A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2D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389406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13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D4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3A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D1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16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AB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D2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04CDCB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B9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A7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6D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3C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B5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CE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73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5F2DED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EC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24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00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ED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ED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A7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51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76A8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A5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6A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14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FC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61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5E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68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1679CD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47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8C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64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E3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9F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83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8C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47597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F9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58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F3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21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0B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83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AF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5DA34EC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5C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46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70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A7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9E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DB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70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034B8C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A6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22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73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AE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D6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43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E0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233E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89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9A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CF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64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80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2F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65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BA4D52" w:rsidRPr="000F71BB" w14:paraId="2A572FA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38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49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1C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0B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62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04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C1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C9338D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BF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2D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4F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61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ED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86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85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84C782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0A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7E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7E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CC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94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19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7C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4EF2F0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28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00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75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18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A8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4F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5C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</w:tr>
      <w:tr w:rsidR="00BA4D52" w:rsidRPr="000F71BB" w14:paraId="039E1A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40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F5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06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D5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5C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41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05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1CA78BC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6B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D4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EE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60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EB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B4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1C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1E2B97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00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D2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92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B0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59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68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86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BFBB32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30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60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9A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B2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8F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CF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39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1D6DA4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E2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0C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9D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58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40.542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8B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F8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8.653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25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51.92</w:t>
            </w:r>
          </w:p>
        </w:tc>
      </w:tr>
      <w:tr w:rsidR="00BA4D52" w:rsidRPr="000F71BB" w14:paraId="54D5BCB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32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23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B1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57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C5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53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7.863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0D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</w:tr>
      <w:tr w:rsidR="00BA4D52" w:rsidRPr="000F71BB" w14:paraId="383EA8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31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D3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B5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F5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F6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3A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BA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</w:tr>
      <w:tr w:rsidR="00BA4D52" w:rsidRPr="000F71BB" w14:paraId="69213ED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C9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3B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51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88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25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88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EE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26EF64C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D7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69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30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92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C1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72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50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</w:tr>
      <w:tr w:rsidR="00BA4D52" w:rsidRPr="000F71BB" w14:paraId="2AB3E6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4B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07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F1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89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A2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26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F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BA4D52" w:rsidRPr="000F71BB" w14:paraId="2FB7860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5C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C0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38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4C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CD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03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9D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89D075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83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BB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03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40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1F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C1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34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57E4785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FB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A9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E4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11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A4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8A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E7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2F973B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AE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A3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C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04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29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9A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27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37CDE3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D6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73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48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58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4E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A0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03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</w:tr>
      <w:tr w:rsidR="00BA4D52" w:rsidRPr="000F71BB" w14:paraId="62E4134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0E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00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CA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77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5E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A5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89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</w:tr>
      <w:tr w:rsidR="00BA4D52" w:rsidRPr="000F71BB" w14:paraId="4DC44EF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7E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06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C7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7C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82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BB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C0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</w:tr>
      <w:tr w:rsidR="00BA4D52" w:rsidRPr="000F71BB" w14:paraId="276E2F7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B1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3A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58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FD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20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AC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0C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B80D82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3A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AE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AF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9B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49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77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E3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2365758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65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5F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7B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24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6C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EB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8D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6126B66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AF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E4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8B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DE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52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11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00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14E5C2C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DE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32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45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E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54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5B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73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</w:tr>
      <w:tr w:rsidR="00BA4D52" w:rsidRPr="000F71BB" w14:paraId="5887FA2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A1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FD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0B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B3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4A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D7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0C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</w:tr>
      <w:tr w:rsidR="00BA4D52" w:rsidRPr="000F71BB" w14:paraId="7394ED3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D1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E6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CE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4C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32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AA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34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</w:tr>
      <w:tr w:rsidR="00BA4D52" w:rsidRPr="000F71BB" w14:paraId="7DD171B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DE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67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E9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65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64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39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D2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</w:tr>
      <w:tr w:rsidR="00BA4D52" w:rsidRPr="000F71BB" w14:paraId="5730E6E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8B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DB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A1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19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C5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62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F2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11.01</w:t>
            </w:r>
          </w:p>
        </w:tc>
      </w:tr>
      <w:tr w:rsidR="00BA4D52" w:rsidRPr="000F71BB" w14:paraId="6510E28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2E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2F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D5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75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AC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5D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0B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BA4D52" w:rsidRPr="000F71BB" w14:paraId="36EE801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76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EA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FE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F7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6A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23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CF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74A556A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CD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E9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10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4C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C8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51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1E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59.61</w:t>
            </w:r>
          </w:p>
        </w:tc>
      </w:tr>
      <w:tr w:rsidR="00BA4D52" w:rsidRPr="000F71BB" w14:paraId="4EC2AAF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32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50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09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64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FA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13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A6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</w:tr>
      <w:tr w:rsidR="00BA4D52" w:rsidRPr="000F71BB" w14:paraId="770B9BC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26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26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9B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71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A5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D1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04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BA4D52" w:rsidRPr="000F71BB" w14:paraId="22B8A2B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FB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ВЕНЦИСЛАВ ТОДОРОВ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D2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B9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E8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7F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5A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CB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BA4D52" w:rsidRPr="000F71BB" w14:paraId="024ABE9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4D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6D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A5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E6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75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E8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48.428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2C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290.57</w:t>
            </w:r>
          </w:p>
        </w:tc>
      </w:tr>
      <w:tr w:rsidR="00BA4D52" w:rsidRPr="000F71BB" w14:paraId="2766A01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73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4E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F9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D3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91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52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9C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</w:tr>
      <w:tr w:rsidR="00BA4D52" w:rsidRPr="000F71BB" w14:paraId="2003C4C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A3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65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86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09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7A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75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9B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</w:tr>
      <w:tr w:rsidR="00BA4D52" w:rsidRPr="000F71BB" w14:paraId="536B6AF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DA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0D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DE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69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91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D2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70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1EED503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FB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D4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77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87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AC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AD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86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5DB6F0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53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6F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65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3D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53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DE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45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</w:tr>
      <w:tr w:rsidR="00BA4D52" w:rsidRPr="000F71BB" w14:paraId="67615F4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9C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37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1D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C2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45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7B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84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</w:tr>
      <w:tr w:rsidR="00BA4D52" w:rsidRPr="000F71BB" w14:paraId="502CBE6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8C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27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AA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C8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08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16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28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</w:tr>
      <w:tr w:rsidR="00BA4D52" w:rsidRPr="000F71BB" w14:paraId="25AC59C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7A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BE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B1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3B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F1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08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09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BA4D52" w:rsidRPr="000F71BB" w14:paraId="4DE4AB9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D2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51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74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1E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1E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1B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54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E7C82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3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66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19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22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DB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F1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14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</w:tr>
      <w:tr w:rsidR="00BA4D52" w:rsidRPr="000F71BB" w14:paraId="7F53370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A0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1D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7E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40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3B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5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13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39B5AAB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BE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9A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45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58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EB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8F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C9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7220987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74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08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15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39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39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C0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D6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3E4082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F1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5D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65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D4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EC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7B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90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</w:tr>
      <w:tr w:rsidR="00BA4D52" w:rsidRPr="000F71BB" w14:paraId="0F1C012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5E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3C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FB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22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9D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40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98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19709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D9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94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0A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4A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AC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3C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80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</w:tr>
      <w:tr w:rsidR="00BA4D52" w:rsidRPr="000F71BB" w14:paraId="7B81EDB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38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6E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3A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3B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C5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1E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00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F9852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7E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CE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A0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B6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70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70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0E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14D6F72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90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FA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C3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88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82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7D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55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</w:tr>
      <w:tr w:rsidR="00BA4D52" w:rsidRPr="000F71BB" w14:paraId="4A12826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6F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7A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2C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E6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7E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71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61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C54CE5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93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4F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93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39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A0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39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9B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433D6D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48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3E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F8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A9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0B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39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C3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7F6576E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4D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2F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37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50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5B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32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8A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</w:tr>
      <w:tr w:rsidR="00BA4D52" w:rsidRPr="000F71BB" w14:paraId="7A06AD1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74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4A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C5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60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84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D2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68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52914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8F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C3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45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B9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F2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8E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2F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</w:tr>
      <w:tr w:rsidR="00BA4D52" w:rsidRPr="000F71BB" w14:paraId="15317B4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C2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54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D2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7A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E1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00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B9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BA4D52" w:rsidRPr="000F71BB" w14:paraId="65D54B1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BB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5D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3D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0E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A7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D8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FB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BA4D52" w:rsidRPr="000F71BB" w14:paraId="168426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A4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DD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1A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D2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8A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86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63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</w:tr>
      <w:tr w:rsidR="00BA4D52" w:rsidRPr="000F71BB" w14:paraId="0B18331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B1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99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E9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28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C2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90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4D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BA4D52" w:rsidRPr="000F71BB" w14:paraId="1100455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B8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64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DB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83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E7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17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E1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BA4D52" w:rsidRPr="000F71BB" w14:paraId="3507CBF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23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F9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E3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B2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1D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AD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69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7169D9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C5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31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60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25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E8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D3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F7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F4296B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54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03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E0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F0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CE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0C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EF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BA4D52" w:rsidRPr="000F71BB" w14:paraId="5E2C2B4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5C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81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6A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89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6E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E2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AD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</w:tr>
      <w:tr w:rsidR="00BA4D52" w:rsidRPr="000F71BB" w14:paraId="2DBA65A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FA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A5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68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03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E8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4C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FD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30A84B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8B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4A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A9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C7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EE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02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E1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</w:tr>
      <w:tr w:rsidR="00BA4D52" w:rsidRPr="000F71BB" w14:paraId="49DDF90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31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22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76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FC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4F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5F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97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BA4D52" w:rsidRPr="000F71BB" w14:paraId="62CBADE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83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0B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E0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9F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39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0B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66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BA4D52" w:rsidRPr="000F71BB" w14:paraId="5B8739B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77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F1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72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A8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14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92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5B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15.89</w:t>
            </w:r>
          </w:p>
        </w:tc>
      </w:tr>
      <w:tr w:rsidR="00BA4D52" w:rsidRPr="000F71BB" w14:paraId="07B50E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B1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A9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CF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1C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E8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FE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06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BA4D52" w:rsidRPr="000F71BB" w14:paraId="49E5E8C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C7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D6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43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17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7F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6B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89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BA4D52" w:rsidRPr="000F71BB" w14:paraId="50119E5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D1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0A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94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91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42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26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C3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7498EC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8F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CC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26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73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E8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20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FF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188EEFF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7C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C8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DF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3F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1C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91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1B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</w:tr>
      <w:tr w:rsidR="00BA4D52" w:rsidRPr="000F71BB" w14:paraId="13BF64B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5F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AD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E7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A4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DA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D6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90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</w:tr>
      <w:tr w:rsidR="00BA4D52" w:rsidRPr="000F71BB" w14:paraId="57AD59A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8C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DF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2A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75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A9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2B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8E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</w:tr>
      <w:tr w:rsidR="00BA4D52" w:rsidRPr="000F71BB" w14:paraId="3DB5033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59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16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68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2C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73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90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8B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</w:tr>
      <w:tr w:rsidR="00BA4D52" w:rsidRPr="000F71BB" w14:paraId="753957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0F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7B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41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16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E1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94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0A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</w:tr>
      <w:tr w:rsidR="00BA4D52" w:rsidRPr="000F71BB" w14:paraId="62F6924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13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DF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BD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0D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0C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B2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73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BA4D52" w:rsidRPr="000F71BB" w14:paraId="3BFEC00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8A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16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C3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C4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29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64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E8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1E7524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AE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61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CC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91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97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EC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38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</w:tr>
      <w:tr w:rsidR="00BA4D52" w:rsidRPr="000F71BB" w14:paraId="614E64F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39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C2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C2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1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B1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9E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09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C3E55D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BA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8C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3B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61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3D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8F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65.470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0A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392.82</w:t>
            </w:r>
          </w:p>
        </w:tc>
      </w:tr>
      <w:tr w:rsidR="00BA4D52" w:rsidRPr="000F71BB" w14:paraId="799B45B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B8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84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91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9C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56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84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29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0BFF8D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07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40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6A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12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85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9A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6E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6874D4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33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29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93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18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A6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47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29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B76DE6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0D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2C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8D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40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0C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1A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1F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</w:tr>
      <w:tr w:rsidR="00BA4D52" w:rsidRPr="000F71BB" w14:paraId="03B091D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09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01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78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03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A1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EB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0B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</w:tr>
      <w:tr w:rsidR="00BA4D52" w:rsidRPr="000F71BB" w14:paraId="1E77686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771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80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AD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05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32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DE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D8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</w:tr>
      <w:tr w:rsidR="00BA4D52" w:rsidRPr="000F71BB" w14:paraId="74CC0F7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05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9C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B1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C7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2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80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AF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43E4C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1C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27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DA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30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6C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7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1D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8239D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55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DB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80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A8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88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CA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2F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BA4D52" w:rsidRPr="000F71BB" w14:paraId="303B296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9D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CA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BE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7F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12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A2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C1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9A22FF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7F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ДИЛЯНА ТОШЕВА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DE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A1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8F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F2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9A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D4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9824C4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20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30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E2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EF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AB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D9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7.084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88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42.51</w:t>
            </w:r>
          </w:p>
        </w:tc>
      </w:tr>
      <w:tr w:rsidR="00BA4D52" w:rsidRPr="000F71BB" w14:paraId="770C92C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6C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64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70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0B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73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8F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31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F4778D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28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62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06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93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F3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4F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23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59F2144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39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9D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4C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7B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9A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26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18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E3379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5D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A8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33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7A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CE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D9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D2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DBC93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BC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9C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F5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82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1B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56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BE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</w:tr>
      <w:tr w:rsidR="00BA4D52" w:rsidRPr="000F71BB" w14:paraId="2045BAF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6F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26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5A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9C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07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5F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F4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A46C89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6F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0C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6F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CC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EB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56D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EF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DEFD0A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B1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BA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AF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77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1D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75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63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287637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DE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39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9E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D1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97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FD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6F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</w:tr>
      <w:tr w:rsidR="00BA4D52" w:rsidRPr="000F71BB" w14:paraId="7F60579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01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B4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DD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81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53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66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2B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42.49</w:t>
            </w:r>
          </w:p>
        </w:tc>
      </w:tr>
      <w:tr w:rsidR="00BA4D52" w:rsidRPr="000F71BB" w14:paraId="7E9DB4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C0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B8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C9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10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C3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02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EA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</w:tr>
      <w:tr w:rsidR="00BA4D52" w:rsidRPr="000F71BB" w14:paraId="6700E8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37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5B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A2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7A3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6F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DB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DB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C1F84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78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93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75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B4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E5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C5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EF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C2F989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F3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97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E8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2C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5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11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3F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</w:tr>
      <w:tr w:rsidR="00BA4D52" w:rsidRPr="000F71BB" w14:paraId="4593802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19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76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6E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E0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6B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BB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F0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BA4D52" w:rsidRPr="000F71BB" w14:paraId="6BF91BE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53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F4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D1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45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30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60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1F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BA4D52" w:rsidRPr="000F71BB" w14:paraId="212BF2E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B0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15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74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20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D3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7F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1E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</w:tr>
      <w:tr w:rsidR="00BA4D52" w:rsidRPr="000F71BB" w14:paraId="578500B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B5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90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CD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97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69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A4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E1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9.81</w:t>
            </w:r>
          </w:p>
        </w:tc>
      </w:tr>
      <w:tr w:rsidR="00BA4D52" w:rsidRPr="000F71BB" w14:paraId="62C14A4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BF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59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AB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61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05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51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BF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BA4D52" w:rsidRPr="000F71BB" w14:paraId="2A0AEFD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1C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D5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41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69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D7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87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D5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AD4D83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47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5A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71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B4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AB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A8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BD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3EAC2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78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5E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F5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08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F3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90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5.758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D4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</w:tr>
      <w:tr w:rsidR="00BA4D52" w:rsidRPr="000F71BB" w14:paraId="205A4A8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34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D0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0B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96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5D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85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7C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</w:tr>
      <w:tr w:rsidR="00BA4D52" w:rsidRPr="000F71BB" w14:paraId="592F38F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96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5A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37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5C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86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DC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CC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</w:tr>
      <w:tr w:rsidR="00BA4D52" w:rsidRPr="000F71BB" w14:paraId="6F9A79B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5F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E5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67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53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95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96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E3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CEE5E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D0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F7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49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02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F2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47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34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</w:tr>
      <w:tr w:rsidR="00BA4D52" w:rsidRPr="000F71BB" w14:paraId="18400A0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82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73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C8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25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C9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58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93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</w:tr>
      <w:tr w:rsidR="00BA4D52" w:rsidRPr="000F71BB" w14:paraId="2913ED3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2D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E5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12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EF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B2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00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D6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5A24C58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45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F0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B1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12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98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C6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9E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B15EBF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20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CC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02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D5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5F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1D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D8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</w:tr>
      <w:tr w:rsidR="00BA4D52" w:rsidRPr="000F71BB" w14:paraId="31FE351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6F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EC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CD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10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3D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A8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83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BA4D52" w:rsidRPr="000F71BB" w14:paraId="4121959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3F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4F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51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A8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FB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7A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78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</w:tr>
      <w:tr w:rsidR="00BA4D52" w:rsidRPr="000F71BB" w14:paraId="2AE82E6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CC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2A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26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71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61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ED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0D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B26DF3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6E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38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1D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64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E1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53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BA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</w:tr>
      <w:tr w:rsidR="00BA4D52" w:rsidRPr="000F71BB" w14:paraId="63E6253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60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7E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DE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18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16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20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16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BA4D52" w:rsidRPr="000F71BB" w14:paraId="43911C0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6C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EE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49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74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33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C2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C3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</w:tr>
      <w:tr w:rsidR="00BA4D52" w:rsidRPr="000F71BB" w14:paraId="5235C9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13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A8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31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1B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BA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E9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76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13.00</w:t>
            </w:r>
          </w:p>
        </w:tc>
      </w:tr>
      <w:tr w:rsidR="00BA4D52" w:rsidRPr="000F71BB" w14:paraId="07C5F2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D2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F8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19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AF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B8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4E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F2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</w:tr>
      <w:tr w:rsidR="00BA4D52" w:rsidRPr="000F71BB" w14:paraId="7533197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1F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65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77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9F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54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49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DB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4A34DA4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C6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7A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38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84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52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A2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24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158B18A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CC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D9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F4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18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22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30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CB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51EBA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FB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59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EC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92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FB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A5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59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</w:tr>
      <w:tr w:rsidR="00BA4D52" w:rsidRPr="000F71BB" w14:paraId="61CEDFE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EB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E2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CB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8B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C0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14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23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  <w:tr w:rsidR="00BA4D52" w:rsidRPr="000F71BB" w14:paraId="2940D77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A2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2B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3C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A8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50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54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E7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</w:tr>
      <w:tr w:rsidR="00BA4D52" w:rsidRPr="000F71BB" w14:paraId="28A249F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EA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14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C0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79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F1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AC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F6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68D68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68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C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F9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DC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F9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59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B8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</w:tr>
      <w:tr w:rsidR="00BA4D52" w:rsidRPr="000F71BB" w14:paraId="6794896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D1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FC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0C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65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36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E2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3C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98F897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5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F7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54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B9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D1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95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97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7EC1D0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A5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42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BD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49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B2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1F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5C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8AF235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51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A7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24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98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AE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48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8B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2D947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CE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F8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B7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C8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A6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4C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99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B8F674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7A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E6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C4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F0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B4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4D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F6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E6B5A9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18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47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35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E4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5E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D2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B3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BA4D52" w:rsidRPr="000F71BB" w14:paraId="3491C63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6F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06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AC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E0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34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39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9E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EF8689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A8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A2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29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90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FB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F6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C9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BA4D52" w:rsidRPr="000F71BB" w14:paraId="55BE104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E8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D4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7C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C4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C9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3A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D1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BA4D52" w:rsidRPr="000F71BB" w14:paraId="0BD367A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77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68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FB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91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EC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40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AB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</w:tr>
      <w:tr w:rsidR="00BA4D52" w:rsidRPr="000F71BB" w14:paraId="6B8ABA5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C9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8C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53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14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F1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5B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3B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747E8AC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FD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BD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22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0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81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23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44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D90D0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26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01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4A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8F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94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BF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35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09A49D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01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8E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9E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AF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AD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C1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9D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42FEB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16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F7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BC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77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C6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3D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CC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</w:tr>
      <w:tr w:rsidR="00BA4D52" w:rsidRPr="000F71BB" w14:paraId="25FF117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01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ED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3C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AF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A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78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C7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</w:tr>
      <w:tr w:rsidR="00BA4D52" w:rsidRPr="000F71BB" w14:paraId="6ACC574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91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B7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A0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C2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00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CD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EC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BA4D52" w:rsidRPr="000F71BB" w14:paraId="12F83E2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78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8B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B4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59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EB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7A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95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BA4D52" w:rsidRPr="000F71BB" w14:paraId="256F5DB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86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28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2A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44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0A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70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93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BA4D52" w:rsidRPr="000F71BB" w14:paraId="4FB43C3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D1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59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0A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80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10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38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67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DDD1EB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F2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E1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8E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F1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DA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87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D6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28EFC8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2E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CD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25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BA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66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75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DC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</w:tr>
      <w:tr w:rsidR="00BA4D52" w:rsidRPr="000F71BB" w14:paraId="284CA9C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65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F6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A3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EE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1C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B8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B3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</w:tr>
      <w:tr w:rsidR="00BA4D52" w:rsidRPr="000F71BB" w14:paraId="550645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E8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03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D2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F7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9F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9C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DB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BA4D52" w:rsidRPr="000F71BB" w14:paraId="7BE2A45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79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1B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82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AD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26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4A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8D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</w:tr>
      <w:tr w:rsidR="00BA4D52" w:rsidRPr="000F71BB" w14:paraId="20B0D9F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F2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6D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81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72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E9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63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16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</w:tr>
      <w:tr w:rsidR="00BA4D52" w:rsidRPr="000F71BB" w14:paraId="75F1D1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A5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B8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08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5B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54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5E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0E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</w:tr>
      <w:tr w:rsidR="00BA4D52" w:rsidRPr="000F71BB" w14:paraId="158DEAC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7E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62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CE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D2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C0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80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BC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BA4D52" w:rsidRPr="000F71BB" w14:paraId="200B13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44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56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51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DF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7D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98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36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</w:tr>
      <w:tr w:rsidR="00BA4D52" w:rsidRPr="000F71BB" w14:paraId="497B5BF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16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0E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1A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7F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90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D0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55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</w:tr>
      <w:tr w:rsidR="00BA4D52" w:rsidRPr="000F71BB" w14:paraId="17B3FF4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22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D7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88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F1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1B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30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41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A98127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48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2E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31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64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53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F9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C8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D4378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10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25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AD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C0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44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A0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A1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</w:tr>
      <w:tr w:rsidR="00BA4D52" w:rsidRPr="000F71BB" w14:paraId="5EDB9ED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C1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244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E2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D5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C0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DA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EC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06EEE6D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75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B4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38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2D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E2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A9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1A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2A9038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D8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70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5A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B0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FE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5C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C6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2F93FB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D0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92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9D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D4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C7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0E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BB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BA4D52" w:rsidRPr="000F71BB" w14:paraId="55F5A7A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46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D3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5B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28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A4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06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C0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1975C9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42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89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D6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A0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55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7B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42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6CE0AA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4C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DB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57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5D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95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72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9D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</w:tr>
      <w:tr w:rsidR="00BA4D52" w:rsidRPr="000F71BB" w14:paraId="1C593DD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71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69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F9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A0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E8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88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54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</w:tr>
      <w:tr w:rsidR="00BA4D52" w:rsidRPr="000F71BB" w14:paraId="6A37742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9D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16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ED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19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4E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B6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E6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611DF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74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CA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F6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E7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2E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FE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58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15.80</w:t>
            </w:r>
          </w:p>
        </w:tc>
      </w:tr>
      <w:tr w:rsidR="00BA4D52" w:rsidRPr="000F71BB" w14:paraId="59D3A0A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9D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A8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FA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94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13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2E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0C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15.07</w:t>
            </w:r>
          </w:p>
        </w:tc>
      </w:tr>
      <w:tr w:rsidR="00BA4D52" w:rsidRPr="000F71BB" w14:paraId="38057C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E3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FF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6F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3F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9B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7D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79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</w:tr>
      <w:tr w:rsidR="00BA4D52" w:rsidRPr="000F71BB" w14:paraId="1ED0462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DB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FF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2D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B7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94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CB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CE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12D89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21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A2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FE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94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0E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AE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84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C52340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0D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59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11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8A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C7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84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C7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2ABC3D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E1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C1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5A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D2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3A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22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46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CBC3ED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99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27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2D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E0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0B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7A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17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B0DC3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D5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6B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91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8F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4B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44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0D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4CE26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E9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0D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B0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94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14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0F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1D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53B1D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1C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83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5F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F6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CF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CA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0F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</w:tr>
      <w:tr w:rsidR="00BA4D52" w:rsidRPr="000F71BB" w14:paraId="2E475AB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0F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EB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0B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53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7B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5D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B9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95F570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4B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63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D9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3E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B1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33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42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</w:tr>
      <w:tr w:rsidR="00BA4D52" w:rsidRPr="000F71BB" w14:paraId="5B60E2A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7D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AA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9C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7D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D0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F1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3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3CF1CF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A6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CF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87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7C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0C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5D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71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</w:tr>
      <w:tr w:rsidR="00BA4D52" w:rsidRPr="000F71BB" w14:paraId="29A3C27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F7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D6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48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34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5D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FD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0D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</w:tr>
      <w:tr w:rsidR="00BA4D52" w:rsidRPr="000F71BB" w14:paraId="7DAA331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2A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A0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61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28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13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A4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9E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BA4D52" w:rsidRPr="000F71BB" w14:paraId="090206A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34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2F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C5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C2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FE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2B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D0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</w:tr>
      <w:tr w:rsidR="00BA4D52" w:rsidRPr="000F71BB" w14:paraId="6AF07C7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18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51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2C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AF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DF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66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28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409B20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DB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9B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2B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59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2F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7B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EF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CC73B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04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42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98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62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17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62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A1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BA4D52" w:rsidRPr="000F71BB" w14:paraId="37F2C6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FC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11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7A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10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96.389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E2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B3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113.593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12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681.56</w:t>
            </w:r>
          </w:p>
        </w:tc>
      </w:tr>
      <w:tr w:rsidR="00BA4D52" w:rsidRPr="000F71BB" w14:paraId="3D3BDB6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1E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34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40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B9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24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2C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E3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BC636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1E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D4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D2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F2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04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FF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56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A5A9BC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7C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A8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6B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69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74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FA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6F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0654870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A6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2A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E7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8F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68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A8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80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BA4D52" w:rsidRPr="000F71BB" w14:paraId="1AE8ADA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D6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C3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AA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4D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16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91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92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8048B9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B5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02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DD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4B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AD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AE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7E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50BC2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3F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00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54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FE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5E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B9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2A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5E5BAE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2C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E7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E2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FA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12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9A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06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ECE291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FF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01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82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54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60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A7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96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BA4D52" w:rsidRPr="000F71BB" w14:paraId="3163251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37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0B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AF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FE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1B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E9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02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C0F6EC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69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AE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71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20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0C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3F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46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BA4D52" w:rsidRPr="000F71BB" w14:paraId="72AB70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CA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98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70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BD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AD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5E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20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</w:tr>
      <w:tr w:rsidR="00BA4D52" w:rsidRPr="000F71BB" w14:paraId="0BCB46B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C1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E5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F0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A1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08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54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42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ED6880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9D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66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C0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34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52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99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E5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F24E9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79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2D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A1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37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1A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B9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E8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</w:tr>
      <w:tr w:rsidR="00BA4D52" w:rsidRPr="000F71BB" w14:paraId="6AFC317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DD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FD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79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24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2B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1E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6C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313500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C9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2B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76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8C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D5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2C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2B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5.79</w:t>
            </w:r>
          </w:p>
        </w:tc>
      </w:tr>
      <w:tr w:rsidR="00BA4D52" w:rsidRPr="000F71BB" w14:paraId="2E8416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AB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26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59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85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9F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1F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DC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27431A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84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DD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B9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FF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CD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FF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46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1560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90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E8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67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37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7F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AE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25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BA4D52" w:rsidRPr="000F71BB" w14:paraId="4ADE391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9C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BA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93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AB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52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B9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B7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</w:tr>
      <w:tr w:rsidR="00BA4D52" w:rsidRPr="000F71BB" w14:paraId="57249F7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3C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4D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7F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C5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7B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FD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CF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</w:tr>
      <w:tr w:rsidR="00BA4D52" w:rsidRPr="000F71BB" w14:paraId="2778EE6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9F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05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75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E5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2A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34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79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7912C75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04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E1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29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22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4E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69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63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32FB6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24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8E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57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E8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84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64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DC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5E79061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DE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КИРИЛ ЦВЕТАНОВ ВУТОВ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9D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3E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38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3B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6F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B6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AE6B55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31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1F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01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6A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37.645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D2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CF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21.035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01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126.21</w:t>
            </w:r>
          </w:p>
        </w:tc>
      </w:tr>
      <w:tr w:rsidR="00BA4D52" w:rsidRPr="000F71BB" w14:paraId="7CBB17E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23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E0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87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39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70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EF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F7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D5F06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60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59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D7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6D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49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7D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3E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</w:tr>
      <w:tr w:rsidR="00BA4D52" w:rsidRPr="000F71BB" w14:paraId="7E1D714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B3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40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A8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72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2E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30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47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B548F7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51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5D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07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EF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8E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C9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E8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765ED4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8A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07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61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75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04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A1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4B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7A3AE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CB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FB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52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55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B9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BC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4D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FD35C1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8D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A1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1A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07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F0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98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24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5317AB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83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69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CC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D9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93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FF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5E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</w:tr>
      <w:tr w:rsidR="00BA4D52" w:rsidRPr="000F71BB" w14:paraId="37694F7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CC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5E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7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B8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FF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2C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40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BA4D52" w:rsidRPr="000F71BB" w14:paraId="6E3072F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E4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DC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75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88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57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8D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49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</w:tr>
      <w:tr w:rsidR="00BA4D52" w:rsidRPr="000F71BB" w14:paraId="7C64283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F8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85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43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86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C2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34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AF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8592E5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DB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E5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07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D6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EF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68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EB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E471B7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04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7D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3B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45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27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67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79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F061ED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90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50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CC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F9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C8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BF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EE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</w:tr>
      <w:tr w:rsidR="00BA4D52" w:rsidRPr="000F71BB" w14:paraId="151CEE5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CD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BF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FE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D5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92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96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3E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7A8934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0A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45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7D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F3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6F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72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C0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BA4D52" w:rsidRPr="000F71BB" w14:paraId="2F60299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73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F6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39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C4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F3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34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22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06AAFD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3A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D9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C0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81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96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DD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EF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B7D951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F4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DF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A8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7C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25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FB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E8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99EDE7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01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48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9C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0F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28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81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44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A92DA5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7F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B5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03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03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DC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DC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FF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</w:tr>
      <w:tr w:rsidR="00BA4D52" w:rsidRPr="000F71BB" w14:paraId="75FB3A7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90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6C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3E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D0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4A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74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AF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</w:tr>
      <w:tr w:rsidR="00BA4D52" w:rsidRPr="000F71BB" w14:paraId="0ABE524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B4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1C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8F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A8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2E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4D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3F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F5655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C9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7D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01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FB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6F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03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72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663BE9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95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EE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EC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72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E0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03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59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3CCBD9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9A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B7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85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BA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BF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4A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BE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A95B25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7C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5B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8F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8E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D4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6F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2F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530A8C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44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BE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A6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D8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21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98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F8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A56E8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65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9B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3A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71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93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9E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AD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</w:tr>
      <w:tr w:rsidR="00BA4D52" w:rsidRPr="000F71BB" w14:paraId="6F5C7C6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18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8F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CB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93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29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0C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E9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BA4D52" w:rsidRPr="000F71BB" w14:paraId="2095877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E8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57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F4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0F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1C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10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EE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80AFEF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DC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7A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CA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BB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9B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65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5A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BDEEF0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7D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48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7A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C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7B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78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4B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3415D0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BE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67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F3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59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91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7A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EB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DEA79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1F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4C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98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12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F8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F8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1F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95BD11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FD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02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4E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FF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DC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A6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85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7E7D7F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88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21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37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05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4D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88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11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F9E28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0D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A6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52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DF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6B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E3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69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</w:tr>
      <w:tr w:rsidR="00BA4D52" w:rsidRPr="000F71BB" w14:paraId="76769C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C9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DB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2C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81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DF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6E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27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73C2A0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F5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D0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9F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70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7C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BD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EC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</w:tr>
      <w:tr w:rsidR="00BA4D52" w:rsidRPr="000F71BB" w14:paraId="260D6B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C8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94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1F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8B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97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BB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94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</w:tr>
      <w:tr w:rsidR="00BA4D52" w:rsidRPr="000F71BB" w14:paraId="5E0C47A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1C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B5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32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73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AA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03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0E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</w:tr>
      <w:tr w:rsidR="00BA4D52" w:rsidRPr="000F71BB" w14:paraId="3261738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69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63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A6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88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2D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90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50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</w:tr>
      <w:tr w:rsidR="00BA4D52" w:rsidRPr="000F71BB" w14:paraId="7DFC40E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5A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83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27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1E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BA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7B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67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C3CA5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BB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52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49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82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4B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97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BF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</w:tr>
      <w:tr w:rsidR="00BA4D52" w:rsidRPr="000F71BB" w14:paraId="68190F3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10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75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41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E3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06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9D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5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</w:tr>
      <w:tr w:rsidR="00BA4D52" w:rsidRPr="000F71BB" w14:paraId="1553A93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9B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A8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80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EB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46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3C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8A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822B3E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A5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D0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20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48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50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57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8B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BA4D52" w:rsidRPr="000F71BB" w14:paraId="7BE6C5F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86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23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78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6E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5D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A1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F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</w:tr>
      <w:tr w:rsidR="00BA4D52" w:rsidRPr="000F71BB" w14:paraId="4DCD0AF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6A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16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4D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A1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D2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1B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41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BA4D52" w:rsidRPr="000F71BB" w14:paraId="519DAD1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BE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AF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EF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28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95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E2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68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D987B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B9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3A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DC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81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05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48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EC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7408EC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5A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DF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23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5E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B9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D0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F7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</w:tr>
      <w:tr w:rsidR="00BA4D52" w:rsidRPr="000F71BB" w14:paraId="4E106DA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3A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CB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2A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FC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D0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EC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3D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BC6B2F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79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41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ED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2B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CF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EA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86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5C1E0D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79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35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6E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5B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28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A3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29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</w:tr>
      <w:tr w:rsidR="00BA4D52" w:rsidRPr="000F71BB" w14:paraId="69FC1E7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5A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D1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C6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5A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5D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E1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28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F4DB8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52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3E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F7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85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DC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25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7D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11B4B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AC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37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78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A6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76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39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7B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E29787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B1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C0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92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AD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64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54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1F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A362D0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A5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CB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0F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3E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87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5F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73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</w:tr>
      <w:tr w:rsidR="00BA4D52" w:rsidRPr="000F71BB" w14:paraId="022411A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FE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D5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FA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97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B5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54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00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3BDB5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52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EE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D5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52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D0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DD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8F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BA4D52" w:rsidRPr="000F71BB" w14:paraId="653FFA2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50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69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95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9D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03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D0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A6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7A5FD8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80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DF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24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49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F7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D4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94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4FD0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49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70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A3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C7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7C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31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A8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A63E4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D1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0F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F4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D0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F0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83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5D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2590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60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8F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C9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C3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B5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E8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0F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2B9979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6B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93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4F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79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F8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D9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85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96AA4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2D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6A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2C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80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27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C0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C4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B30B79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67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FC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BAC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74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EC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DB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3B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5C1304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97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27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27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6E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5E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2E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74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0E6B5E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D8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B6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AC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C6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68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D5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DB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F94146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C5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E3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19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7E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98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B3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04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A6EE71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C9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40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4C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E6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6D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6E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23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</w:tr>
      <w:tr w:rsidR="00BA4D52" w:rsidRPr="000F71BB" w14:paraId="527D98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4B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ED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F1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CB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56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51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D4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BA4D52" w:rsidRPr="000F71BB" w14:paraId="60E7444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14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15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7C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54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E1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7C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21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E6E674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35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1E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75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AE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4F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66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59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</w:tr>
      <w:tr w:rsidR="00BA4D52" w:rsidRPr="000F71BB" w14:paraId="1D21674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A2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DF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72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EE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7A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B8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33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</w:tr>
      <w:tr w:rsidR="00BA4D52" w:rsidRPr="000F71BB" w14:paraId="1D8BC0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15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EC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98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CB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82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EF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57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BA4D52" w:rsidRPr="000F71BB" w14:paraId="3DFB9D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F7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5F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E6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33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47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3E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45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BA4D52" w:rsidRPr="000F71BB" w14:paraId="4AE1F97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3A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AE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4D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FB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51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40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0F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05E37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91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1B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E5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08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D4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14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9F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</w:tr>
      <w:tr w:rsidR="00BA4D52" w:rsidRPr="000F71BB" w14:paraId="3AA168C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CF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AD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8B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14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EF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14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BD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D561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1E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42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91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17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29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24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8E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EE7B1D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35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DE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C2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AF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DE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5A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E5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</w:tr>
      <w:tr w:rsidR="00BA4D52" w:rsidRPr="000F71BB" w14:paraId="442FFD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6E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E1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50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6F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20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5E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8D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260879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B8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2D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0C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34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37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78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0D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</w:tr>
      <w:tr w:rsidR="00BA4D52" w:rsidRPr="000F71BB" w14:paraId="6DB815A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C8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C1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1E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82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DA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24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90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F78886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3C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81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C5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E7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78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0C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7E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85DEF0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08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8C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DA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5C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A0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6F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AA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802418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7B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20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9E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43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DD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31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43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</w:tr>
      <w:tr w:rsidR="00BA4D52" w:rsidRPr="000F71BB" w14:paraId="63C2EF5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4B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2D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DE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F0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F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1E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34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</w:tr>
      <w:tr w:rsidR="00BA4D52" w:rsidRPr="000F71BB" w14:paraId="575294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E7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8A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EA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DB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55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FB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0E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1B76BD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87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8B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5D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6B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81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01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24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9AADF4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3B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9E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A3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C6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FF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0C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FA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</w:tr>
      <w:tr w:rsidR="00BA4D52" w:rsidRPr="000F71BB" w14:paraId="1D3A3B9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21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7C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5C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17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C0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FA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F7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E0406A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B6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FB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86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91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46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42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10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DEA976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43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47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99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84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C4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2A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D4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</w:tr>
      <w:tr w:rsidR="00BA4D52" w:rsidRPr="000F71BB" w14:paraId="11EF576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39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DE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1D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AF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DF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26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FB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  <w:tr w:rsidR="00BA4D52" w:rsidRPr="000F71BB" w14:paraId="1D24832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C0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6D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FF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A5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2E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35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19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</w:tr>
      <w:tr w:rsidR="00BA4D52" w:rsidRPr="000F71BB" w14:paraId="609E32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8B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70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D4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CC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18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52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A6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2381BB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FE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5D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35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65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57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26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FB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35006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30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86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1D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75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83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F0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60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15F26D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89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08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20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4C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04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37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80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</w:tr>
      <w:tr w:rsidR="00BA4D52" w:rsidRPr="000F71BB" w14:paraId="3DD6642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A6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DB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71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A0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5A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81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E9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2A2DAB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FE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18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DC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76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EF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6B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AF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D587AF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5E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F9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5B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3B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40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03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84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0248D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1E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C2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72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5C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5E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67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C7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BA4D52" w:rsidRPr="000F71BB" w14:paraId="6217B71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34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8D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F3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AA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94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B8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16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013AD7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0C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9C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90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57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9D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5C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1C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A15550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A2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1F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0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4A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FFE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2F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88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C50FA2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B7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E1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9B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B1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03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D7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70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C490E8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AB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67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82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E6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18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27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CA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0C8D1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9C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E8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62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89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C0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B9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5F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CA61E4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D4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F8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E5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3A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E4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C6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77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9675E5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2F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6F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2B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EF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1E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7F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42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6795FC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3C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2D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AA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20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11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74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05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</w:tr>
      <w:tr w:rsidR="00BA4D52" w:rsidRPr="000F71BB" w14:paraId="11171A7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5E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10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F3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1D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E0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59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F4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BA4D52" w:rsidRPr="000F71BB" w14:paraId="5F3907D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30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06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C5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8A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54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EF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BA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</w:tr>
      <w:tr w:rsidR="00BA4D52" w:rsidRPr="000F71BB" w14:paraId="173B95C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FF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28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CB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8D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3D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D6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72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</w:tr>
      <w:tr w:rsidR="00BA4D52" w:rsidRPr="000F71BB" w14:paraId="6CA310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19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5F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9F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5C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91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6A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4E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AAD0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63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56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9E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07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A2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F8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EB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</w:tr>
      <w:tr w:rsidR="00BA4D52" w:rsidRPr="000F71BB" w14:paraId="750332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78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2D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05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BF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CB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3B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6B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BA4D52" w:rsidRPr="000F71BB" w14:paraId="43B6CA5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26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7E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5B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A0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51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6C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40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</w:tr>
      <w:tr w:rsidR="00BA4D52" w:rsidRPr="000F71BB" w14:paraId="5BDA37B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3C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41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F8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99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98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30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9D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</w:tr>
      <w:tr w:rsidR="00BA4D52" w:rsidRPr="000F71BB" w14:paraId="53A6FA3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2A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DF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A1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54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E0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32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DA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</w:tr>
      <w:tr w:rsidR="00BA4D52" w:rsidRPr="000F71BB" w14:paraId="19A72EE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B9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E8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2F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9E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93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5F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EA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B141C1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12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A6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29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71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A9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DF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EF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404538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D5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40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1F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36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47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A7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D8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5082F7A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5B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62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57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B7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F3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D3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32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365BB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28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08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53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63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64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0B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BB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</w:tr>
      <w:tr w:rsidR="00BA4D52" w:rsidRPr="000F71BB" w14:paraId="4481A5F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5F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B1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19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87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3C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63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68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9A2896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E5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7B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0E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6C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17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2C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1D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6869A3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17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54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DA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48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32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8E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D0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225EB4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E0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97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5D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15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B1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45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0A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2E409F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E4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DC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9E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D5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75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EE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94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BA4D52" w:rsidRPr="000F71BB" w14:paraId="1B90E67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7E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47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C7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AC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E0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D6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59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12DFE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F2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34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F5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07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A2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AA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94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08DDAC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2C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FD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D8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3C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3B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6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62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6AD9A1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F1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D4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D3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BC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C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17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D1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33262D5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64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34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02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59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BB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C2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49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717ED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58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89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32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99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A0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DE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0B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6402D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E1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8E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61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1F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7C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44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C2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19.07</w:t>
            </w:r>
          </w:p>
        </w:tc>
      </w:tr>
      <w:tr w:rsidR="00BA4D52" w:rsidRPr="000F71BB" w14:paraId="4630760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B2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07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DB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56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49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E2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ED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</w:tr>
      <w:tr w:rsidR="00BA4D52" w:rsidRPr="000F71BB" w14:paraId="536D1B1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51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BC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EB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C9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2B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C5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48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8ADBD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1C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3B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54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08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FA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BD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DD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</w:tr>
      <w:tr w:rsidR="00BA4D52" w:rsidRPr="000F71BB" w14:paraId="43DC74A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A5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54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23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60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44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AB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0F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1A2180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46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68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27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D0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69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6D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29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5257461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CD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75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16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33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93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FD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B41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66BE2D0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737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5B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2F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EE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16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F6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F4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0946576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8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B5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10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B0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E9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2E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AA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</w:tr>
      <w:tr w:rsidR="00BA4D52" w:rsidRPr="000F71BB" w14:paraId="57F9975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EB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FD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8C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13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9C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C9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00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57F38B4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74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8C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D0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6C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FD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8D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E9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4F81F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42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26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8E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A1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F0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0A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33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4A439EC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BF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A2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DD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E1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32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25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39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BA4D52" w:rsidRPr="000F71BB" w14:paraId="4E82200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38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B2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504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4D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09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E4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0C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818B9B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E0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4C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1B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6B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97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4E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71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9D8496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82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A3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D7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EC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18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DF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7C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</w:tr>
      <w:tr w:rsidR="00BA4D52" w:rsidRPr="000F71BB" w14:paraId="1DD0E17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13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8D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EC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FA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B1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10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1C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43C02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55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E1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23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55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83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77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77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63623C5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31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5D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08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BC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09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C6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95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7A257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24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AA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EE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A0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4D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41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FF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D24D4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29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F9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2F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0B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2F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33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05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45C11B5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74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A6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A8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D3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19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32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36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0CEDF5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63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5E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4F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A7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05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C3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63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</w:tr>
      <w:tr w:rsidR="00BA4D52" w:rsidRPr="000F71BB" w14:paraId="6096FA6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37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A3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65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F2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11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7F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C0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78819C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B3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D7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72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AB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4D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9B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06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BA4D52" w:rsidRPr="000F71BB" w14:paraId="6252D1A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C1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66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5C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22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DE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08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45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</w:tr>
      <w:tr w:rsidR="00BA4D52" w:rsidRPr="000F71BB" w14:paraId="46DF0B5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20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3C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A6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05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69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9C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F5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8C8DF2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1E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D8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E6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3B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1F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F7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C1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EAAE8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5D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7C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D3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3C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C7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CB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04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FA2D6B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92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36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90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32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6F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CC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8A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206C27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5B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B2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A1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19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9E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A7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B9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</w:tr>
      <w:tr w:rsidR="00BA4D52" w:rsidRPr="000F71BB" w14:paraId="4064E2F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94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0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C1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7A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4F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D2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D7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1879C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69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62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77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E0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CA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E2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AF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BA4D52" w:rsidRPr="000F71BB" w14:paraId="209A295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9B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70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62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62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F6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48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59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</w:tr>
      <w:tr w:rsidR="00BA4D52" w:rsidRPr="000F71BB" w14:paraId="4B61CC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B0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9F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A4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98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3B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24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3F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BA4D52" w:rsidRPr="000F71BB" w14:paraId="0FDDE8E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4C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93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D7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2A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B5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08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6A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699DC1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EE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F6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71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08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C0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73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12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B69575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B6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AB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4A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D3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59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5A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78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BA4D52" w:rsidRPr="000F71BB" w14:paraId="337BA17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7E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73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31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21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EE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3B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6B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8F03AA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74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BC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DC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37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10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2E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7B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9D226C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3D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55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CF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C3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68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F2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9B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</w:tr>
      <w:tr w:rsidR="00BA4D52" w:rsidRPr="000F71BB" w14:paraId="1F52FA8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51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A1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6C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D1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57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F5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59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7C9E51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E8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DA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D9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C3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72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BA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78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E4BD40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D2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A6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FF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63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F8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6E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90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</w:tr>
      <w:tr w:rsidR="00BA4D52" w:rsidRPr="000F71BB" w14:paraId="534A065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50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AD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14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EE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90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4F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4D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</w:tr>
      <w:tr w:rsidR="00BA4D52" w:rsidRPr="000F71BB" w14:paraId="50BDBB4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A7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CB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B4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03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28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C0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81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023390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F2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A8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BC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5F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D5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EC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47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BA4D52" w:rsidRPr="000F71BB" w14:paraId="329E068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D6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D1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C1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57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26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33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5D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D841A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F2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7A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7A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35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A3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15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49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8ABA8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C1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01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4C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1D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3D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50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17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BA4D52" w:rsidRPr="000F71BB" w14:paraId="22CAB63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8C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F2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27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7A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A4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CA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7B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DF0203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79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F5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2F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E0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1A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66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9F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A587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F4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8C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BB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9A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73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2C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27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E07E88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F2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18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87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99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9A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07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A0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9F8F5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CA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FE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21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35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3B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31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46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BA4D52" w:rsidRPr="000F71BB" w14:paraId="10FC14E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DF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B5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0F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97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FD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FD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71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E2F8E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0A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6A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94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FC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34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F9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E1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8EF29B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DB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40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F9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D9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14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EF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DE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930E8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E8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2E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7C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6E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E0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1B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58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3868A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81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5F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70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B8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5E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B8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32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A4EBF3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ED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49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3B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9C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C7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4C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32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3E5C660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89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28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7C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9E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A2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26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94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C4110B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CE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2C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F1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E0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44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E7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F6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29DF8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B6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3E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D0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B8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DE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FA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BF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9E180C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7F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C0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02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FE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79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8A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8C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2D15A9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4E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63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40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D1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8B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44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2F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07301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35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5C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B5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31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A7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B3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64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8AB511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E5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3B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76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8C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14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A5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6C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DFC16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F7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52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B1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E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FA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3F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7F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0EE6F43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77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5F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8C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05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D85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92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67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B22069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CC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02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9F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C7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35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13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71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BA4D52" w:rsidRPr="000F71BB" w14:paraId="0E68C48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1E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86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9F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9E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D0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34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48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BA4D52" w:rsidRPr="000F71BB" w14:paraId="44E1FB3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41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AA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3D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18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70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0B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C6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BA4D52" w:rsidRPr="000F71BB" w14:paraId="58B474C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0B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04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D0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B2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AC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30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D2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3DE8C4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21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C8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67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B2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D3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D4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D2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9F399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82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67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B7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59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A3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8F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3C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1878A3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9C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95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2F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80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BA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CB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B0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6237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77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F3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E4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24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6E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5D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8D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CDB8C9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51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AA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E3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6E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F7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EC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BA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D25DDA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71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8E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A2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44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B5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38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EF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BA4D52" w:rsidRPr="000F71BB" w14:paraId="0B896ED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5B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BE2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73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E0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F0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89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EF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BA4D52" w:rsidRPr="000F71BB" w14:paraId="7DDEEE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1B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BE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D3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88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93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81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17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D5E91E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53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93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D9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02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2C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AA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8F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BA4D52" w:rsidRPr="000F71BB" w14:paraId="35CB794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4A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F0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C9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75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C9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DA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CE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A6788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81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23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98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FB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C5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72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E8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68D242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61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29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33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9F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2E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B9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D4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831370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85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1B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5A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EB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6B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B6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D0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708B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BA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9A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DC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A5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A6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33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0B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</w:tr>
      <w:tr w:rsidR="00BA4D52" w:rsidRPr="000F71BB" w14:paraId="3528800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C0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1D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9A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F4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96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AA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B9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3E43814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B0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10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4E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D2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F9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82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EE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9D4593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3A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48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99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6D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E0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B5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2E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7EE8E3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07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FA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6D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4F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6B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65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88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</w:tr>
      <w:tr w:rsidR="00BA4D52" w:rsidRPr="000F71BB" w14:paraId="26A6194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8E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F2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6D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77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BE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B9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7B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E12E7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9F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05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46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F7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C0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1E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59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2.86</w:t>
            </w:r>
          </w:p>
        </w:tc>
      </w:tr>
      <w:tr w:rsidR="00BA4D52" w:rsidRPr="000F71BB" w14:paraId="4E91E73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26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87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B5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13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5D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75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DB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3444BB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18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19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4C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1E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32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3A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0A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392675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C4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D9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D4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8B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26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F7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C9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125AE1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0B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96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E8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23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31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01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EE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927680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9C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16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2F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53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55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43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C8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74B4C31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E6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D0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49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FF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99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B5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B9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2AFDF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EB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86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FF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E9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C1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52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6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98DB0A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55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8B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D6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DA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C3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DE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E9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A2ED6C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9D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B4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9E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15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21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C8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7C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E2355B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0D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11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30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B9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AF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7FF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D7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E304D4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C8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70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27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0E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7A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54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8E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BAAB24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63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91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41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54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D2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96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87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86956B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19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BC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9C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7A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CB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A7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28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F57252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1E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86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C2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C1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A4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F8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D1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</w:tr>
      <w:tr w:rsidR="00BA4D52" w:rsidRPr="000F71BB" w14:paraId="532706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AB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13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C6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AA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A1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78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5C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D0ED43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7B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D1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53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03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2B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0A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6F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989294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FA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51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6E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FD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38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59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6C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885BB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39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93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B3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E4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A2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53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0F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21BE8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5E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E6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17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A4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7C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F3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0D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2A4BC1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BC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C5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AC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51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CC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76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85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667551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0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5F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DA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EE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25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E3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B4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830949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F8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09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8E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138.132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73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91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D4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4C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0864EF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06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2B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C4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62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A8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02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63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9A1B9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A5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94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73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93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15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BB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04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41EB0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49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82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86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39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F2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99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C9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</w:tr>
      <w:tr w:rsidR="00BA4D52" w:rsidRPr="000F71BB" w14:paraId="6ED2B2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40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57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77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F8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EA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7C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89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2A56D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66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D0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23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67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85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53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57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E7BB11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4C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13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6A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87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1F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04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80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34A07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92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8F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96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A8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FC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49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90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BA4D52" w:rsidRPr="000F71BB" w14:paraId="2440335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9C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8E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CD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8D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E4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33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78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</w:tr>
      <w:tr w:rsidR="00BA4D52" w:rsidRPr="000F71BB" w14:paraId="2EAAA4D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8F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C9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62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33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25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8B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99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9C2D4B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2B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DF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42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13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B0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15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50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7D1DA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6C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48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36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46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37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67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EE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EB6D5E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90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A9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FF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AE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57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A7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B5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05FAF9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1D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DF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B4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6C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CB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3C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D1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BA4D52" w:rsidRPr="000F71BB" w14:paraId="60D94CD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2E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B9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6D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B3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B5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7A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11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9B9BA4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21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A7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C9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29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43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31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92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DC8935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00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A6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63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EF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43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09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0E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D7CDDA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03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29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E9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25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22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71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AB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49AD0F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8B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43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64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58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04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B7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B2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5D4846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13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0E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16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7F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E70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F1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70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DE98B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BE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78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FC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C8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77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7E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1F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</w:tr>
      <w:tr w:rsidR="00BA4D52" w:rsidRPr="000F71BB" w14:paraId="0798455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C45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E0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66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51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A1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53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DA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C265FD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FC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43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4B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DC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41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9D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56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C81E3A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DF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19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50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9D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83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5A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4D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3AD01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AF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B0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6D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FF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A1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EC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C1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4F5D38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59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4F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EA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E3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CB2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8D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1F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5BB0CB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D8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47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5C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40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02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2D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6C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595C924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B4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73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6E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38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0E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95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BC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</w:tr>
      <w:tr w:rsidR="00BA4D52" w:rsidRPr="000F71BB" w14:paraId="1AEDB6B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65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C3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E6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FB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5D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B5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77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96D97D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EF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FF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E8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78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22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5D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4C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95BB1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44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9A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23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E8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37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83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3F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AC365B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3C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3C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36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B7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73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1E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C3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760385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A5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A9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37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78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B9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92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36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EF94C2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3A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F7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02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62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C4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4F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74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7100F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57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E3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E0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AC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D9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24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5A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3D9FC0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0A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14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0D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7D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B3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A2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B7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4D5BFE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AC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A1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78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FF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9A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EF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65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4591818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54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E3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85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CB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BA6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2B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40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53286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DE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D7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46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BC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3D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BE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1E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</w:tr>
      <w:tr w:rsidR="00BA4D52" w:rsidRPr="000F71BB" w14:paraId="51A1D2A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84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BD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DE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32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78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C1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8B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</w:tr>
      <w:tr w:rsidR="00BA4D52" w:rsidRPr="000F71BB" w14:paraId="0FF9D33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BF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87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0E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DE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A4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D6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46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0D8F24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CE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D5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61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7E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A7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9D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D1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</w:tr>
      <w:tr w:rsidR="00BA4D52" w:rsidRPr="000F71BB" w14:paraId="0095B4A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96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AC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85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F8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66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38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F0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881662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63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05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CC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3D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40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0A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D4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82FB00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5F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EA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E5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6C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03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2C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F2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828B55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90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3D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86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D3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32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1F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97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BA4D52" w:rsidRPr="000F71BB" w14:paraId="54D574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42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E4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F7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18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58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8B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6D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BECAA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F9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5D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BA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1D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27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ED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3F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0A2A323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1E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AB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97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3B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83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6B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4C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F8382E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5E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34C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C2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23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F4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84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51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4EF19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7A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D6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E3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E3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20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6A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A2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</w:tr>
      <w:tr w:rsidR="00BA4D52" w:rsidRPr="000F71BB" w14:paraId="5F3DBD4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EA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22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D4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9B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67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99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02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</w:tr>
      <w:tr w:rsidR="00BA4D52" w:rsidRPr="000F71BB" w14:paraId="02C8B36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65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1A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DE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26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80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EB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2F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BA4D52" w:rsidRPr="000F71BB" w14:paraId="0F6F354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A2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10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A4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30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5A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AF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59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E3D22A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9F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8D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6E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3C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AE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F3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0D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40BEDB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3C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9C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90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D4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E2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6E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5A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DA8FA8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C2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F2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3D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35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58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7F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C4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051DF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47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D1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CF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5D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1C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77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EB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B6667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5B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42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9F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73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7D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EA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BF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2F6948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56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8A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9E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6E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2C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88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90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651C6C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6B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C3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D9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30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3B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71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B5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88015D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23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2F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9F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21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5F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E5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50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761A0C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75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E9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B4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43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3A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81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22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3E37C4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D6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9B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EB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A8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1CC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47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DB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</w:tr>
      <w:tr w:rsidR="00BA4D52" w:rsidRPr="000F71BB" w14:paraId="3ED6B53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E75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B5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47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E4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A0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0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4A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B66B9F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AB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50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82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6C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81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C4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B0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DE0AF3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16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36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A6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1C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E7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C1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C2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94006B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0C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23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EA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CA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FA0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A5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80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E4DBFB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49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F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62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41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09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E41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BB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C661C0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2A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3A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3A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14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49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06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EC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ACA2EC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3B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0A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83E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95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B0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26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F2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FCD488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D9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75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094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19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FC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C9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03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31C6FF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3D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1B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71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EC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77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12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DAC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C00E17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A4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94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E4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5B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94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6D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63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8A65D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C03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CE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34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3B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96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85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6C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</w:tr>
      <w:tr w:rsidR="00BA4D52" w:rsidRPr="000F71BB" w14:paraId="1C2A296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CA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FC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D5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99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71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FB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31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BA4D52" w:rsidRPr="000F71BB" w14:paraId="5AEA5AC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03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5B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63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03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15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CCE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A4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BA4D52" w:rsidRPr="000F71BB" w14:paraId="027B592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7F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10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3C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47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5D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F4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BD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5C11537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BF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7D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19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E1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7B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B3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8B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6FCAA2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99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B1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32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A9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57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66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B8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3D034C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16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C9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1D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37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40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38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8B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62F804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35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96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D9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31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61A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02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C4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</w:tr>
      <w:tr w:rsidR="00BA4D52" w:rsidRPr="000F71BB" w14:paraId="0CE25A6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3F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55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ED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A76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E8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47.79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2E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B3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</w:tr>
      <w:tr w:rsidR="00BA4D52" w:rsidRPr="000F71BB" w14:paraId="4E5A1E3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02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BE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7B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EC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1B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B1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90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CFB6D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0F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FA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3F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73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905.841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49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17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176.485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71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1058.91</w:t>
            </w:r>
          </w:p>
        </w:tc>
      </w:tr>
      <w:tr w:rsidR="00BA4D52" w:rsidRPr="000F71BB" w14:paraId="65EEE84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6E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33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70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A9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4C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71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4.777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25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</w:tr>
      <w:tr w:rsidR="00BA4D52" w:rsidRPr="000F71BB" w14:paraId="49C5E42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49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46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AB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CB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21E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D3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04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964BB4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01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F7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EA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B7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D4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9C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0D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00544C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53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A6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DB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2B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2C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99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49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BA4D52" w:rsidRPr="000F71BB" w14:paraId="3011097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B7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935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04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A8A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51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1A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89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</w:tr>
      <w:tr w:rsidR="00BA4D52" w:rsidRPr="000F71BB" w14:paraId="7CF62A5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BE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04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4F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BE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8A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58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55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1C7A91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A3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FE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8D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06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C8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2D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01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74B9C5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466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BB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237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85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16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130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69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61D1F6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D0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A9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34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A93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33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DA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8.408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B0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50.45</w:t>
            </w:r>
          </w:p>
        </w:tc>
      </w:tr>
      <w:tr w:rsidR="00BA4D52" w:rsidRPr="000F71BB" w14:paraId="64CCCD7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B4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A5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5F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31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FD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5C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9E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2E641E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288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E0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9A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833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F61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4B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9C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BA4D52" w:rsidRPr="000F71BB" w14:paraId="61AA94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9C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5D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D2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D3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3DE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DF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71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BA4D52" w:rsidRPr="000F71BB" w14:paraId="6700C3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9D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BE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0D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84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51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AE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67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</w:tr>
      <w:tr w:rsidR="00BA4D52" w:rsidRPr="000F71BB" w14:paraId="2051543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A02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13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36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16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F7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36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50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48.68</w:t>
            </w:r>
          </w:p>
        </w:tc>
      </w:tr>
      <w:tr w:rsidR="00BA4D52" w:rsidRPr="000F71BB" w14:paraId="5CE9062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985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A5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E2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220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24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31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68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</w:tr>
      <w:tr w:rsidR="00BA4D52" w:rsidRPr="000F71BB" w14:paraId="297B308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D4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38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C5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B0B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D68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64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17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BA4D52" w:rsidRPr="000F71BB" w14:paraId="11830EA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86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7A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456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43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A8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7C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AD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BA4D52" w:rsidRPr="000F71BB" w14:paraId="68E28FC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FA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897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75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2C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BD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27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EB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B027D7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27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C2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C2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D7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AD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DD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4B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</w:tr>
      <w:tr w:rsidR="00BA4D52" w:rsidRPr="000F71BB" w14:paraId="3AAE6BE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580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E7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97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CC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FCA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9C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36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</w:tr>
      <w:tr w:rsidR="00BA4D52" w:rsidRPr="000F71BB" w14:paraId="01E6598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9EF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25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A3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80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30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B0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B61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</w:tr>
      <w:tr w:rsidR="00BA4D52" w:rsidRPr="000F71BB" w14:paraId="79C1521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DBB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30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F0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39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942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207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50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</w:tr>
      <w:tr w:rsidR="00BA4D52" w:rsidRPr="000F71BB" w14:paraId="4516713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B4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35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DD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7D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DE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D4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CD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F368C3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FF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5D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29C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3F8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43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27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74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EED0B1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D6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09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DC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73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C6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A5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9B0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BA4D52" w:rsidRPr="000F71BB" w14:paraId="70CD922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0FE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1B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4C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27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30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57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5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BA4D52" w:rsidRPr="000F71BB" w14:paraId="10FD5E7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68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41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39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33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81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636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A9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72331C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FA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D5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3B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CE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7A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7E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1E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2D4740B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82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94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56C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78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76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63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9F8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</w:tr>
      <w:tr w:rsidR="00BA4D52" w:rsidRPr="000F71BB" w14:paraId="29D046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AB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4A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3B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6E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30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97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91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</w:tr>
      <w:tr w:rsidR="00BA4D52" w:rsidRPr="000F71BB" w14:paraId="377499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FB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95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58A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487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5A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F5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118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</w:tr>
      <w:tr w:rsidR="00BA4D52" w:rsidRPr="000F71BB" w14:paraId="6EB6FFA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6F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B4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DF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679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124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288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B0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3FF369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B6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C5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9A9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BC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4F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4F8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F4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35868D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2B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76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B1D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88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33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91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F7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</w:tr>
      <w:tr w:rsidR="00BA4D52" w:rsidRPr="000F71BB" w14:paraId="60AD959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C4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90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6D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7C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43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F8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06A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</w:tr>
      <w:tr w:rsidR="00BA4D52" w:rsidRPr="000F71BB" w14:paraId="5A70E3B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1A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AB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C1D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390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A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EA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81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BA4D52" w:rsidRPr="000F71BB" w14:paraId="6F96F16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8F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14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EF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01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A15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738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C6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0637BCB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DAC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EB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32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30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92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4DD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E0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20DDF2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F5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7A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F8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B2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40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9F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BE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4F5F61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CA4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14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39F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C9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244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2D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B1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9CCEE1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79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266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93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B9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2C3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50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62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BA4D52" w:rsidRPr="000F71BB" w14:paraId="142BB0B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C0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2D5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C51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A1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40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46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C4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481678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892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C4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D40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36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D9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CA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28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19.05</w:t>
            </w:r>
          </w:p>
        </w:tc>
      </w:tr>
      <w:tr w:rsidR="00BA4D52" w:rsidRPr="000F71BB" w14:paraId="71B0D1F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18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A4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3B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E3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311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6F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90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62F53D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1B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832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2F0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30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D1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82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CA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03CE69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64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2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D5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DD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F0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5B0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F3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6B6710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CD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92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D3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CBF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EB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8F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17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5F9DED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54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86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B0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CD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16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40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0B8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F8701F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5E9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70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90B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A64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DD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37F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F6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A19DCB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37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B0E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70C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3FA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E11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6A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065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</w:tr>
      <w:tr w:rsidR="00BA4D52" w:rsidRPr="000F71BB" w14:paraId="13A6800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9D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6D2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078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980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A0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80C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05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8E037B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752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FB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2A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08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D14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B5E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52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A58AE2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5CF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42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7D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121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B4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E27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75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BA4D52" w:rsidRPr="000F71BB" w14:paraId="6BEE099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46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FD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642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DE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B6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DBC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036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7F9B21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BC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C09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495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D0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BA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53F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107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E8ED42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32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8B9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F6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32C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D5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2E8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EE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</w:tr>
      <w:tr w:rsidR="00BA4D52" w:rsidRPr="000F71BB" w14:paraId="7F73B2A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B6D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DA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7B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CB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F5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CC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B02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BA4D52" w:rsidRPr="000F71BB" w14:paraId="7F587F1A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97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D1B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CCD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79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EC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1B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67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36.93</w:t>
            </w:r>
          </w:p>
        </w:tc>
      </w:tr>
      <w:tr w:rsidR="00BA4D52" w:rsidRPr="000F71BB" w14:paraId="20B5ABE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03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430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1A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582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CA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827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CE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</w:tr>
      <w:tr w:rsidR="00BA4D52" w:rsidRPr="000F71BB" w14:paraId="682866CD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AD2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B56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6E1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E5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508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185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FF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4A938CE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AF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35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F8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74F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859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EBD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65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6C5526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8C3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AFD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66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DB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E6C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CF7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DA4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54A80E7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20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7EE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B34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FC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DE4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09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21A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95F5AE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1E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BC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27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9B3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93D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EA3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EA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BA4D52" w:rsidRPr="000F71BB" w14:paraId="0C798B0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70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CF9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61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1AF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42F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D8A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8C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BA4D52" w:rsidRPr="000F71BB" w14:paraId="6F15AA2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387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39A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57E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98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E7D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308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02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FBD920C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9FF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DC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A4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FF3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DC9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87D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CCF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BA4D52" w:rsidRPr="000F71BB" w14:paraId="5DC4559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C8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7C0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644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A6B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EFA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185.1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BBB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5F9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BA4D52" w:rsidRPr="000F71BB" w14:paraId="1B15DB18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80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4D3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1F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7A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100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326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E9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1C51410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F67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2FC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21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9D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9AD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BC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487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BA4D52" w:rsidRPr="000F71BB" w14:paraId="72DE10A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B3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9F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648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394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29E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17B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E74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173200E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443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97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28A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5C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AF0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DC4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CBA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67978C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A4F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209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919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C31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5D1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02D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D69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</w:tr>
      <w:tr w:rsidR="00BA4D52" w:rsidRPr="000F71BB" w14:paraId="6CCEE7C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48F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4F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83E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627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EF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A95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F69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</w:tr>
      <w:tr w:rsidR="00BA4D52" w:rsidRPr="000F71BB" w14:paraId="4049C372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986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A2D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58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12B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ACB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48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2D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</w:tr>
      <w:tr w:rsidR="00BA4D52" w:rsidRPr="000F71BB" w14:paraId="0FF9C60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C43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E0C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07D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6D6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99E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0C9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5A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7A90D09B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D65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FBB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6E7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E22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F2BD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9C8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02A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</w:tr>
      <w:tr w:rsidR="00BA4D52" w:rsidRPr="000F71BB" w14:paraId="6F23E490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CB3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B41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FDB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59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EB0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DE6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4A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</w:tr>
      <w:tr w:rsidR="00BA4D52" w:rsidRPr="000F71BB" w14:paraId="2D4454D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493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D7C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0A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DB5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666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3F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FF7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</w:tr>
      <w:tr w:rsidR="00BA4D52" w:rsidRPr="000F71BB" w14:paraId="41B074E9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C43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03E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051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73.133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07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0F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DD1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C18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09DC6A6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E24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197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4D4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A55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EC2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424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19B3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</w:tr>
      <w:tr w:rsidR="00BA4D52" w:rsidRPr="000F71BB" w14:paraId="27614EE1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A83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44FB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4CD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BCA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0F1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C1E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2E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</w:tr>
      <w:tr w:rsidR="00BA4D52" w:rsidRPr="000F71BB" w14:paraId="542851D4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CDC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16E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59B0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64.49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9BB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839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2134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B0B8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5DE4EBD5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24CF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D72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486A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E26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3F5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CA9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1412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6DF90043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20E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lastRenderedPageBreak/>
              <w:t>ПЛАМЕН ГЕНЧЕВ ПЕТКОВ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CFB5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21A7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E7C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642E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1C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0B1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D52" w:rsidRPr="000F71BB" w14:paraId="3E37D55F" w14:textId="77777777" w:rsidTr="00BA4D52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0959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4A5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B4A1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6EF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87.313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B18D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546C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104.369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AA26" w14:textId="77777777" w:rsidR="00BA4D52" w:rsidRPr="000F71BB" w:rsidRDefault="00BA4D52" w:rsidP="00D56D3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71BB">
              <w:rPr>
                <w:rFonts w:ascii="Arial" w:hAnsi="Arial" w:cs="Arial"/>
                <w:b/>
                <w:bCs/>
                <w:sz w:val="18"/>
                <w:szCs w:val="18"/>
              </w:rPr>
              <w:t>626.21</w:t>
            </w:r>
          </w:p>
        </w:tc>
      </w:tr>
    </w:tbl>
    <w:p w14:paraId="25D55F49" w14:textId="77777777" w:rsidR="00BA4D52" w:rsidRDefault="00BA4D52" w:rsidP="00E52E11">
      <w:pPr>
        <w:jc w:val="both"/>
        <w:rPr>
          <w:lang w:val="ru-RU"/>
        </w:rPr>
      </w:pPr>
    </w:p>
    <w:p w14:paraId="65658A7E" w14:textId="77777777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037EF046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37D46181" w14:textId="77777777" w:rsidR="004114B6" w:rsidRDefault="00BB37D0" w:rsidP="00BB37D0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69AD74EB" w14:textId="77777777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DF7117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3E6B3A28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C51C0B">
        <w:rPr>
          <w:lang w:val="bg-BG"/>
        </w:rPr>
        <w:t>Литаково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32A2E1C1" w14:textId="29138FC9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45D48">
        <w:rPr>
          <w:lang w:val="bg-BG"/>
        </w:rPr>
        <w:t>–</w:t>
      </w:r>
      <w:r>
        <w:rPr>
          <w:lang w:val="bg-BG"/>
        </w:rPr>
        <w:t xml:space="preserve"> Ботевград</w:t>
      </w:r>
      <w:r w:rsidR="00B45D48">
        <w:rPr>
          <w:lang w:val="bg-BG"/>
        </w:rPr>
        <w:t>.</w:t>
      </w:r>
    </w:p>
    <w:p w14:paraId="2DBB7F0F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0D06230A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3F7B0023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6CC11FD2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47EEA4B7" w14:textId="77777777" w:rsidR="004114B6" w:rsidRPr="00DF7117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2931C9D6" w14:textId="77777777" w:rsidR="00296C8F" w:rsidRDefault="00296C8F" w:rsidP="00753FF4">
      <w:pPr>
        <w:ind w:firstLine="709"/>
        <w:jc w:val="both"/>
        <w:rPr>
          <w:u w:val="single"/>
          <w:lang w:val="bg-BG"/>
        </w:rPr>
      </w:pPr>
    </w:p>
    <w:p w14:paraId="7618E9E9" w14:textId="77777777" w:rsidR="004F50DC" w:rsidRPr="00CE78CA" w:rsidRDefault="004F50DC" w:rsidP="00753FF4">
      <w:pPr>
        <w:ind w:firstLine="709"/>
        <w:jc w:val="both"/>
        <w:rPr>
          <w:u w:val="single"/>
          <w:lang w:val="bg-BG"/>
        </w:rPr>
      </w:pPr>
    </w:p>
    <w:p w14:paraId="0DDDDF97" w14:textId="723BBA45" w:rsidR="00855748" w:rsidRPr="008328AA" w:rsidRDefault="00855748" w:rsidP="00855748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530A5F">
        <w:rPr>
          <w:b/>
          <w:lang w:val="bg-BG"/>
        </w:rPr>
        <w:t xml:space="preserve">   /П/</w:t>
      </w:r>
      <w:bookmarkStart w:id="0" w:name="_GoBack"/>
      <w:bookmarkEnd w:id="0"/>
    </w:p>
    <w:p w14:paraId="13D75679" w14:textId="77777777" w:rsidR="00855748" w:rsidRPr="008328AA" w:rsidRDefault="00855748" w:rsidP="00855748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471D1B0A" w14:textId="77777777" w:rsidR="00855748" w:rsidRPr="008328AA" w:rsidRDefault="00855748" w:rsidP="00855748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42A31DDF" w14:textId="77777777" w:rsidR="00855748" w:rsidRPr="008328AA" w:rsidRDefault="00855748" w:rsidP="00855748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06BDBDE5" w14:textId="77777777" w:rsidR="00855748" w:rsidRPr="008328AA" w:rsidRDefault="00855748" w:rsidP="00855748">
      <w:pPr>
        <w:rPr>
          <w:i/>
          <w:lang w:val="bg-BG"/>
        </w:rPr>
      </w:pPr>
    </w:p>
    <w:p w14:paraId="382AB16A" w14:textId="77777777" w:rsidR="00855748" w:rsidRPr="00FF295F" w:rsidRDefault="00855748" w:rsidP="00855748">
      <w:pPr>
        <w:rPr>
          <w:i/>
          <w:highlight w:val="yellow"/>
          <w:lang w:val="bg-BG"/>
        </w:rPr>
      </w:pPr>
    </w:p>
    <w:p w14:paraId="3525287A" w14:textId="77777777" w:rsidR="00967CC5" w:rsidRDefault="00967CC5" w:rsidP="00855748">
      <w:pPr>
        <w:rPr>
          <w:i/>
          <w:lang w:val="bg-BG"/>
        </w:rPr>
      </w:pPr>
    </w:p>
    <w:sectPr w:rsidR="00967CC5" w:rsidSect="00BA4D52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134" w:bottom="1134" w:left="1276" w:header="720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C3045" w14:textId="77777777" w:rsidR="00244F95" w:rsidRDefault="00244F95">
      <w:r>
        <w:separator/>
      </w:r>
    </w:p>
  </w:endnote>
  <w:endnote w:type="continuationSeparator" w:id="0">
    <w:p w14:paraId="28CA898B" w14:textId="77777777" w:rsidR="00244F95" w:rsidRDefault="0024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8AD70" w14:textId="77777777" w:rsidR="009568F1" w:rsidRDefault="009568F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24A13" w14:textId="77777777"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A3509" w14:textId="434B6F21" w:rsidR="009568F1" w:rsidRPr="00713EC9" w:rsidRDefault="009568F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530A5F">
      <w:rPr>
        <w:rStyle w:val="PageNumber"/>
        <w:noProof/>
        <w:sz w:val="18"/>
      </w:rPr>
      <w:t>14</w:t>
    </w:r>
    <w:r w:rsidRPr="00713EC9">
      <w:rPr>
        <w:rStyle w:val="PageNumber"/>
        <w:sz w:val="18"/>
      </w:rPr>
      <w:fldChar w:fldCharType="end"/>
    </w:r>
  </w:p>
  <w:p w14:paraId="09E1576A" w14:textId="77777777"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24E33961" w14:textId="77777777"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3C1CF6BC" w14:textId="77777777"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054F8" w14:textId="77777777"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056886E3" w14:textId="77777777"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34C55" w14:textId="77777777" w:rsidR="00244F95" w:rsidRDefault="00244F95">
      <w:r>
        <w:separator/>
      </w:r>
    </w:p>
  </w:footnote>
  <w:footnote w:type="continuationSeparator" w:id="0">
    <w:p w14:paraId="056C1436" w14:textId="77777777" w:rsidR="00244F95" w:rsidRDefault="00244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9273C" w14:textId="03CCFA0E" w:rsidR="009568F1" w:rsidRPr="005B69F7" w:rsidRDefault="00BA4D52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2B3B386E" wp14:editId="23A4C95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62E9C2" w14:textId="08B97523" w:rsidR="009568F1" w:rsidRPr="005B69F7" w:rsidRDefault="00BA4D52" w:rsidP="0015663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9F0AAA8" wp14:editId="1BCD59A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3A624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    </w:pict>
        </mc:Fallback>
      </mc:AlternateContent>
    </w:r>
    <w:r w:rsidR="00156632"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4FAEA3D2" w14:textId="77777777" w:rsidR="009568F1" w:rsidRPr="0023186B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79CFA227" w14:textId="77777777" w:rsidR="009568F1" w:rsidRPr="00983B22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2D8C9D77" w14:textId="77777777"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344D"/>
    <w:rsid w:val="0009490F"/>
    <w:rsid w:val="00094932"/>
    <w:rsid w:val="000A519D"/>
    <w:rsid w:val="000C2C0E"/>
    <w:rsid w:val="000C5047"/>
    <w:rsid w:val="000D2954"/>
    <w:rsid w:val="000E2804"/>
    <w:rsid w:val="000E46A8"/>
    <w:rsid w:val="000F691D"/>
    <w:rsid w:val="0011621C"/>
    <w:rsid w:val="0013647C"/>
    <w:rsid w:val="00137F32"/>
    <w:rsid w:val="00155469"/>
    <w:rsid w:val="00156632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B4BA5"/>
    <w:rsid w:val="001E18E8"/>
    <w:rsid w:val="0020653E"/>
    <w:rsid w:val="00210D61"/>
    <w:rsid w:val="00212573"/>
    <w:rsid w:val="00225E60"/>
    <w:rsid w:val="00226449"/>
    <w:rsid w:val="00227215"/>
    <w:rsid w:val="0023186B"/>
    <w:rsid w:val="00236727"/>
    <w:rsid w:val="0024276E"/>
    <w:rsid w:val="00244F95"/>
    <w:rsid w:val="002522D6"/>
    <w:rsid w:val="002639F4"/>
    <w:rsid w:val="00266D04"/>
    <w:rsid w:val="002725F6"/>
    <w:rsid w:val="00291BDD"/>
    <w:rsid w:val="00296C8F"/>
    <w:rsid w:val="002A10AF"/>
    <w:rsid w:val="002C5874"/>
    <w:rsid w:val="002D3AFE"/>
    <w:rsid w:val="002D3B8A"/>
    <w:rsid w:val="002E25EF"/>
    <w:rsid w:val="002E37B1"/>
    <w:rsid w:val="002F2872"/>
    <w:rsid w:val="003015D9"/>
    <w:rsid w:val="003140CD"/>
    <w:rsid w:val="00316D26"/>
    <w:rsid w:val="00325630"/>
    <w:rsid w:val="0033321F"/>
    <w:rsid w:val="00334F0E"/>
    <w:rsid w:val="003361C6"/>
    <w:rsid w:val="00340931"/>
    <w:rsid w:val="00343C03"/>
    <w:rsid w:val="00345A2F"/>
    <w:rsid w:val="0035293A"/>
    <w:rsid w:val="00352944"/>
    <w:rsid w:val="00355EDA"/>
    <w:rsid w:val="0035766D"/>
    <w:rsid w:val="003601F1"/>
    <w:rsid w:val="00380BBF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4807"/>
    <w:rsid w:val="003E7141"/>
    <w:rsid w:val="003F12AE"/>
    <w:rsid w:val="00401145"/>
    <w:rsid w:val="0040496B"/>
    <w:rsid w:val="004114B6"/>
    <w:rsid w:val="00430352"/>
    <w:rsid w:val="0043766A"/>
    <w:rsid w:val="00443D11"/>
    <w:rsid w:val="00446795"/>
    <w:rsid w:val="00454CDE"/>
    <w:rsid w:val="00461F70"/>
    <w:rsid w:val="00463733"/>
    <w:rsid w:val="00463C1A"/>
    <w:rsid w:val="004717BD"/>
    <w:rsid w:val="00471AF4"/>
    <w:rsid w:val="00496975"/>
    <w:rsid w:val="004A35CC"/>
    <w:rsid w:val="004B10BF"/>
    <w:rsid w:val="004B4989"/>
    <w:rsid w:val="004C3144"/>
    <w:rsid w:val="004C4B62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0A5F"/>
    <w:rsid w:val="00533524"/>
    <w:rsid w:val="00535D58"/>
    <w:rsid w:val="00544517"/>
    <w:rsid w:val="005455E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AF1"/>
    <w:rsid w:val="005B2632"/>
    <w:rsid w:val="005B4D1B"/>
    <w:rsid w:val="005B69F7"/>
    <w:rsid w:val="005C388C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2EDB"/>
    <w:rsid w:val="00654315"/>
    <w:rsid w:val="006551EB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B757F"/>
    <w:rsid w:val="007D05C7"/>
    <w:rsid w:val="007D07CD"/>
    <w:rsid w:val="007D6450"/>
    <w:rsid w:val="007E1E8A"/>
    <w:rsid w:val="007F3883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55748"/>
    <w:rsid w:val="0086367E"/>
    <w:rsid w:val="00871654"/>
    <w:rsid w:val="00883AE2"/>
    <w:rsid w:val="00890060"/>
    <w:rsid w:val="00893776"/>
    <w:rsid w:val="00893C0D"/>
    <w:rsid w:val="008A1BBB"/>
    <w:rsid w:val="008A25C1"/>
    <w:rsid w:val="008A57E9"/>
    <w:rsid w:val="008B0206"/>
    <w:rsid w:val="008B1300"/>
    <w:rsid w:val="008D2703"/>
    <w:rsid w:val="008D7CF3"/>
    <w:rsid w:val="008E0E45"/>
    <w:rsid w:val="008F3A6E"/>
    <w:rsid w:val="009044A0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64B2"/>
    <w:rsid w:val="009D555E"/>
    <w:rsid w:val="009E7D8E"/>
    <w:rsid w:val="009F2A96"/>
    <w:rsid w:val="00A10373"/>
    <w:rsid w:val="00A144F4"/>
    <w:rsid w:val="00A15B2B"/>
    <w:rsid w:val="00A22FCE"/>
    <w:rsid w:val="00A23BFD"/>
    <w:rsid w:val="00A2419F"/>
    <w:rsid w:val="00A36C2A"/>
    <w:rsid w:val="00A41A03"/>
    <w:rsid w:val="00A44E00"/>
    <w:rsid w:val="00A56EBD"/>
    <w:rsid w:val="00A5753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37E5"/>
    <w:rsid w:val="00AB53BB"/>
    <w:rsid w:val="00AD13E8"/>
    <w:rsid w:val="00AD2747"/>
    <w:rsid w:val="00AD3A76"/>
    <w:rsid w:val="00AD582A"/>
    <w:rsid w:val="00AD6705"/>
    <w:rsid w:val="00AD6B30"/>
    <w:rsid w:val="00AD7D68"/>
    <w:rsid w:val="00AE6009"/>
    <w:rsid w:val="00B02AEB"/>
    <w:rsid w:val="00B14BA2"/>
    <w:rsid w:val="00B45D48"/>
    <w:rsid w:val="00B54180"/>
    <w:rsid w:val="00B65B7A"/>
    <w:rsid w:val="00B71426"/>
    <w:rsid w:val="00B92A9C"/>
    <w:rsid w:val="00B97B20"/>
    <w:rsid w:val="00BA4D52"/>
    <w:rsid w:val="00BA5128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1AA2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51C0B"/>
    <w:rsid w:val="00C624E9"/>
    <w:rsid w:val="00C84C39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14F6"/>
    <w:rsid w:val="00D554D1"/>
    <w:rsid w:val="00D57A2F"/>
    <w:rsid w:val="00D61AE4"/>
    <w:rsid w:val="00D6746D"/>
    <w:rsid w:val="00D71A31"/>
    <w:rsid w:val="00D742E5"/>
    <w:rsid w:val="00D7472F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F7117"/>
    <w:rsid w:val="00E033AB"/>
    <w:rsid w:val="00E14211"/>
    <w:rsid w:val="00E14AEE"/>
    <w:rsid w:val="00E237A5"/>
    <w:rsid w:val="00E276F4"/>
    <w:rsid w:val="00E52E11"/>
    <w:rsid w:val="00E5612F"/>
    <w:rsid w:val="00E5627C"/>
    <w:rsid w:val="00E61682"/>
    <w:rsid w:val="00E6220A"/>
    <w:rsid w:val="00E63F05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61F2"/>
    <w:rsid w:val="00F06BC9"/>
    <w:rsid w:val="00F377D5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7982FC6B"/>
  <w15:chartTrackingRefBased/>
  <w15:docId w15:val="{3AF9786C-85DE-4FC5-A779-56CA84AE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link w:val="Header"/>
    <w:uiPriority w:val="99"/>
    <w:rsid w:val="007B757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7B757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14</Pages>
  <Words>5818</Words>
  <Characters>33166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2020-12-21T10:32:00Z</cp:lastPrinted>
  <dcterms:created xsi:type="dcterms:W3CDTF">2021-12-15T13:55:00Z</dcterms:created>
  <dcterms:modified xsi:type="dcterms:W3CDTF">2021-12-15T13:56:00Z</dcterms:modified>
</cp:coreProperties>
</file>